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DD" w:rsidRPr="00CB46A7" w:rsidRDefault="00A868DD" w:rsidP="003A463E">
      <w:pPr>
        <w:pStyle w:val="BodyText2"/>
        <w:ind w:firstLine="708"/>
        <w:jc w:val="center"/>
        <w:rPr>
          <w:sz w:val="28"/>
          <w:szCs w:val="28"/>
        </w:rPr>
      </w:pPr>
      <w:r w:rsidRPr="00CB46A7">
        <w:rPr>
          <w:sz w:val="28"/>
          <w:szCs w:val="28"/>
        </w:rPr>
        <w:t>М А З М У Н У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caps/>
          <w:sz w:val="28"/>
          <w:szCs w:val="28"/>
        </w:rPr>
        <w:t>1-</w:t>
      </w:r>
      <w:r w:rsidRPr="00CB46A7">
        <w:rPr>
          <w:sz w:val="28"/>
          <w:szCs w:val="28"/>
        </w:rPr>
        <w:t>глава Жалпы жоболор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caps/>
          <w:sz w:val="28"/>
          <w:szCs w:val="28"/>
        </w:rPr>
        <w:t>2-</w:t>
      </w:r>
      <w:r w:rsidRPr="00CB46A7">
        <w:rPr>
          <w:sz w:val="28"/>
          <w:szCs w:val="28"/>
        </w:rPr>
        <w:t>глава Ушул жабдуу ченемдериндеги колдонулган кыскартуулардын тизмеги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8DD" w:rsidRPr="00CB46A7" w:rsidRDefault="00A868DD" w:rsidP="00B56055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sz w:val="28"/>
          <w:szCs w:val="28"/>
        </w:rPr>
        <w:t>3-глава Медициналык чыгымдоо м</w:t>
      </w:r>
      <w:r w:rsidRPr="00CB46A7">
        <w:rPr>
          <w:sz w:val="28"/>
          <w:szCs w:val="28"/>
          <w:lang w:val="ky-KG"/>
        </w:rPr>
        <w:t xml:space="preserve">үлктөрү менен жабдуу ченемдери </w:t>
      </w:r>
    </w:p>
    <w:p w:rsidR="00A868DD" w:rsidRPr="00CB46A7" w:rsidRDefault="00A868DD" w:rsidP="00B56055">
      <w:pPr>
        <w:pStyle w:val="headertexttopleveltextcentertext"/>
        <w:tabs>
          <w:tab w:val="left" w:pos="180"/>
          <w:tab w:val="left" w:pos="3780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CB46A7">
        <w:rPr>
          <w:sz w:val="28"/>
          <w:szCs w:val="28"/>
        </w:rPr>
        <w:t xml:space="preserve">№ 0301, 0302, 0303, 0304, 0305 </w:t>
      </w:r>
    </w:p>
    <w:p w:rsidR="00A868DD" w:rsidRPr="00CB46A7" w:rsidRDefault="00A868DD" w:rsidP="00B56055">
      <w:pPr>
        <w:pStyle w:val="headertexttopleveltextcentertext"/>
        <w:tabs>
          <w:tab w:val="left" w:pos="180"/>
          <w:tab w:val="left" w:pos="3780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CB46A7">
        <w:rPr>
          <w:sz w:val="28"/>
          <w:szCs w:val="28"/>
        </w:rPr>
        <w:t>4-глава</w:t>
      </w:r>
      <w:r w:rsidRPr="00CB46A7">
        <w:rPr>
          <w:caps/>
          <w:sz w:val="28"/>
          <w:szCs w:val="28"/>
        </w:rPr>
        <w:t xml:space="preserve"> </w:t>
      </w:r>
      <w:r w:rsidRPr="00CB46A7">
        <w:rPr>
          <w:sz w:val="28"/>
          <w:szCs w:val="28"/>
        </w:rPr>
        <w:t>Медициналык чыгымдоо жана инвентардык м</w:t>
      </w:r>
      <w:r w:rsidRPr="00CB46A7">
        <w:rPr>
          <w:sz w:val="28"/>
          <w:szCs w:val="28"/>
          <w:lang w:val="ky-KG"/>
        </w:rPr>
        <w:t>үлктөр менен</w:t>
      </w:r>
      <w:r w:rsidRPr="00CB46A7">
        <w:rPr>
          <w:sz w:val="28"/>
          <w:szCs w:val="28"/>
        </w:rPr>
        <w:t xml:space="preserve"> </w:t>
      </w:r>
      <w:r w:rsidRPr="00CB46A7">
        <w:rPr>
          <w:sz w:val="28"/>
          <w:szCs w:val="28"/>
          <w:lang w:val="ky-KG"/>
        </w:rPr>
        <w:t>жабдуу ченемдери</w:t>
      </w:r>
      <w:r w:rsidRPr="00CB46A7">
        <w:rPr>
          <w:sz w:val="28"/>
          <w:szCs w:val="28"/>
        </w:rPr>
        <w:t xml:space="preserve"> № 621, 623, 625, 627, 629, 631, 633, 635 </w:t>
      </w:r>
    </w:p>
    <w:p w:rsidR="00A868DD" w:rsidRPr="00CB46A7" w:rsidRDefault="00A868DD" w:rsidP="00B56055">
      <w:pPr>
        <w:pStyle w:val="headertexttopleveltextcentertext"/>
        <w:tabs>
          <w:tab w:val="left" w:pos="180"/>
          <w:tab w:val="left" w:pos="378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sz w:val="28"/>
          <w:szCs w:val="28"/>
        </w:rPr>
        <w:t>5-глава</w:t>
      </w:r>
      <w:r w:rsidRPr="00CB46A7">
        <w:rPr>
          <w:caps/>
          <w:sz w:val="28"/>
          <w:szCs w:val="28"/>
        </w:rPr>
        <w:t xml:space="preserve"> </w:t>
      </w:r>
      <w:r w:rsidRPr="00CB46A7">
        <w:rPr>
          <w:sz w:val="28"/>
          <w:szCs w:val="28"/>
        </w:rPr>
        <w:t>Стоматология иш бөлмөлөрүн медициналык техника жана мүлктөр менен жабдуу ченемдери 0514, 0515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sz w:val="28"/>
          <w:szCs w:val="28"/>
        </w:rPr>
        <w:t xml:space="preserve">6-глава Физиотерапия иш бөлмөлөрүн медициналык техника жана мүлктөр менен жабдуу ченемдери 0616, 0617, 0618 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sz w:val="28"/>
          <w:szCs w:val="28"/>
        </w:rPr>
        <w:t>7-глава Функционалдык диагностика иш бөлмөлөрүн медициналык техника жана мүлктөр менен жабдуу ченемдери 0719, 0720, 0721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sz w:val="28"/>
          <w:szCs w:val="28"/>
        </w:rPr>
        <w:t>8-глава Рентген иш бөлмөсън медициналык техника жана мүлктөр менен жабдуу ченеми 0822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bCs/>
          <w:color w:val="4C4C4C"/>
          <w:spacing w:val="2"/>
          <w:sz w:val="28"/>
          <w:szCs w:val="28"/>
        </w:rPr>
      </w:pPr>
      <w:r w:rsidRPr="00CB46A7">
        <w:rPr>
          <w:sz w:val="28"/>
          <w:szCs w:val="28"/>
        </w:rPr>
        <w:t xml:space="preserve">9-глава </w:t>
      </w:r>
      <w:r w:rsidRPr="00CB46A7">
        <w:rPr>
          <w:bCs/>
          <w:color w:val="4C4C4C"/>
          <w:spacing w:val="2"/>
          <w:sz w:val="28"/>
          <w:szCs w:val="28"/>
        </w:rPr>
        <w:t xml:space="preserve">Лабораторияларды </w:t>
      </w:r>
      <w:r w:rsidRPr="00CB46A7">
        <w:rPr>
          <w:sz w:val="28"/>
          <w:szCs w:val="28"/>
        </w:rPr>
        <w:t xml:space="preserve">медициналык техника жана мүлктөр менен жабдуу ченемдери </w:t>
      </w:r>
      <w:r w:rsidRPr="00CB46A7">
        <w:rPr>
          <w:bCs/>
          <w:color w:val="4C4C4C"/>
          <w:spacing w:val="2"/>
          <w:sz w:val="28"/>
          <w:szCs w:val="28"/>
        </w:rPr>
        <w:t>0923, 0924, 0925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bCs/>
          <w:color w:val="4C4C4C"/>
          <w:spacing w:val="2"/>
          <w:sz w:val="28"/>
          <w:szCs w:val="28"/>
        </w:rPr>
      </w:pP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color w:val="4C4C4C"/>
          <w:spacing w:val="2"/>
          <w:sz w:val="28"/>
          <w:szCs w:val="28"/>
        </w:rPr>
      </w:pPr>
      <w:r w:rsidRPr="00CB46A7">
        <w:rPr>
          <w:sz w:val="28"/>
          <w:szCs w:val="28"/>
        </w:rPr>
        <w:t>10-глава Дарыканаларды медициналык техника жана мүлктөр менен жабдуу ченемдери</w:t>
      </w:r>
      <w:r w:rsidRPr="00CB46A7">
        <w:rPr>
          <w:color w:val="4C4C4C"/>
          <w:spacing w:val="2"/>
          <w:sz w:val="28"/>
          <w:szCs w:val="28"/>
        </w:rPr>
        <w:t xml:space="preserve">  1026, 1027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color w:val="4C4C4C"/>
          <w:spacing w:val="2"/>
          <w:sz w:val="28"/>
          <w:szCs w:val="28"/>
        </w:rPr>
      </w:pPr>
      <w:r w:rsidRPr="00CB46A7">
        <w:rPr>
          <w:sz w:val="28"/>
          <w:szCs w:val="28"/>
        </w:rPr>
        <w:t>11-глава Кошумча ачылган бөлүмчөлөрдү медициналык чыгымдоо мүлктөрү менен жабдуу ченемдери 1128, 1129, 1130</w:t>
      </w:r>
      <w:r w:rsidRPr="00CB46A7">
        <w:rPr>
          <w:color w:val="4C4C4C"/>
          <w:spacing w:val="2"/>
          <w:sz w:val="28"/>
          <w:szCs w:val="28"/>
        </w:rPr>
        <w:t xml:space="preserve"> </w:t>
      </w:r>
    </w:p>
    <w:p w:rsidR="00A868DD" w:rsidRPr="00CB46A7" w:rsidRDefault="00A868DD" w:rsidP="003A46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8DD" w:rsidRPr="00CB46A7" w:rsidRDefault="00A868DD" w:rsidP="003A463E">
      <w:pPr>
        <w:widowControl w:val="0"/>
        <w:tabs>
          <w:tab w:val="left" w:pos="247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sz w:val="28"/>
          <w:szCs w:val="28"/>
        </w:rPr>
        <w:t>12-глава</w:t>
      </w:r>
      <w:r w:rsidRPr="00CB46A7">
        <w:rPr>
          <w:b/>
          <w:color w:val="4C4C4C"/>
          <w:spacing w:val="2"/>
          <w:sz w:val="28"/>
          <w:szCs w:val="28"/>
        </w:rPr>
        <w:t xml:space="preserve"> </w:t>
      </w:r>
      <w:r w:rsidRPr="00CB46A7">
        <w:rPr>
          <w:sz w:val="28"/>
          <w:szCs w:val="28"/>
        </w:rPr>
        <w:t xml:space="preserve">Кошумча ачылган бөлүмчөлөрдү медициналык инвентардык мүлктөр менен жабдуу ченемдери </w:t>
      </w:r>
      <w:r w:rsidRPr="00CB46A7">
        <w:rPr>
          <w:color w:val="4C4C4C"/>
          <w:spacing w:val="2"/>
          <w:sz w:val="28"/>
          <w:szCs w:val="28"/>
        </w:rPr>
        <w:t>1231, 1232, 1233</w:t>
      </w:r>
    </w:p>
    <w:p w:rsidR="00A868DD" w:rsidRPr="00CB46A7" w:rsidRDefault="00A868DD" w:rsidP="003A463E">
      <w:pPr>
        <w:jc w:val="both"/>
        <w:rPr>
          <w:sz w:val="28"/>
          <w:szCs w:val="28"/>
        </w:rPr>
      </w:pPr>
    </w:p>
    <w:p w:rsidR="00A868DD" w:rsidRPr="00CB46A7" w:rsidRDefault="00A868DD" w:rsidP="003A463E">
      <w:pPr>
        <w:pStyle w:val="BodyText3"/>
        <w:jc w:val="center"/>
        <w:rPr>
          <w:b/>
          <w:sz w:val="28"/>
          <w:szCs w:val="28"/>
        </w:rPr>
      </w:pPr>
    </w:p>
    <w:p w:rsidR="00A868DD" w:rsidRPr="00CB46A7" w:rsidRDefault="00A868DD" w:rsidP="003A463E">
      <w:pPr>
        <w:pStyle w:val="BodyText3"/>
        <w:jc w:val="center"/>
        <w:rPr>
          <w:b/>
          <w:sz w:val="28"/>
          <w:szCs w:val="28"/>
        </w:rPr>
      </w:pPr>
      <w:r w:rsidRPr="00CB46A7">
        <w:rPr>
          <w:b/>
          <w:sz w:val="28"/>
          <w:szCs w:val="28"/>
        </w:rPr>
        <w:t>Тиркемелер</w:t>
      </w:r>
    </w:p>
    <w:p w:rsidR="00A868DD" w:rsidRPr="00CB46A7" w:rsidRDefault="00A868DD" w:rsidP="003A463E">
      <w:pPr>
        <w:tabs>
          <w:tab w:val="left" w:pos="72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868DD" w:rsidRPr="00CB46A7" w:rsidRDefault="00A868DD" w:rsidP="003A463E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sz w:val="28"/>
          <w:szCs w:val="28"/>
        </w:rPr>
        <w:t>1. Медициналык биринчи жардам аптечкасынын тизими</w:t>
      </w:r>
    </w:p>
    <w:p w:rsidR="00A868DD" w:rsidRPr="00CB46A7" w:rsidRDefault="00A868DD" w:rsidP="003A463E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8DD" w:rsidRPr="00CB46A7" w:rsidRDefault="00A868DD" w:rsidP="003A463E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46A7">
        <w:rPr>
          <w:sz w:val="28"/>
          <w:szCs w:val="28"/>
        </w:rPr>
        <w:t>2. Медициналык тез жардам шкафынын тизими</w:t>
      </w:r>
    </w:p>
    <w:p w:rsidR="00A868DD" w:rsidRPr="00CB46A7" w:rsidRDefault="00A868DD">
      <w:pPr>
        <w:rPr>
          <w:sz w:val="28"/>
          <w:szCs w:val="28"/>
        </w:rPr>
      </w:pPr>
    </w:p>
    <w:sectPr w:rsidR="00A868DD" w:rsidRPr="00CB46A7" w:rsidSect="00CB46A7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4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8DD" w:rsidRDefault="00A868DD">
      <w:r>
        <w:separator/>
      </w:r>
    </w:p>
  </w:endnote>
  <w:endnote w:type="continuationSeparator" w:id="1">
    <w:p w:rsidR="00A868DD" w:rsidRDefault="00A86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8DD" w:rsidRDefault="00A868DD">
      <w:r>
        <w:separator/>
      </w:r>
    </w:p>
  </w:footnote>
  <w:footnote w:type="continuationSeparator" w:id="1">
    <w:p w:rsidR="00A868DD" w:rsidRDefault="00A868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DD" w:rsidRDefault="00A868DD" w:rsidP="00F41B0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68DD" w:rsidRDefault="00A868DD" w:rsidP="00CB46A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DD" w:rsidRDefault="00A868DD" w:rsidP="00F41B0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68DD" w:rsidRDefault="00A868DD" w:rsidP="00CB46A7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63E"/>
    <w:rsid w:val="00007AED"/>
    <w:rsid w:val="00157D35"/>
    <w:rsid w:val="002450DA"/>
    <w:rsid w:val="00283B72"/>
    <w:rsid w:val="00291B6F"/>
    <w:rsid w:val="003A463E"/>
    <w:rsid w:val="003B0556"/>
    <w:rsid w:val="00463B9C"/>
    <w:rsid w:val="004753B2"/>
    <w:rsid w:val="00557E06"/>
    <w:rsid w:val="005968C9"/>
    <w:rsid w:val="0065372F"/>
    <w:rsid w:val="006E3D40"/>
    <w:rsid w:val="006F5D5A"/>
    <w:rsid w:val="007056C9"/>
    <w:rsid w:val="008135F3"/>
    <w:rsid w:val="008E7816"/>
    <w:rsid w:val="00926599"/>
    <w:rsid w:val="009708D4"/>
    <w:rsid w:val="00A44E6D"/>
    <w:rsid w:val="00A868DD"/>
    <w:rsid w:val="00AB7290"/>
    <w:rsid w:val="00AD442E"/>
    <w:rsid w:val="00B07F03"/>
    <w:rsid w:val="00B1146F"/>
    <w:rsid w:val="00B56055"/>
    <w:rsid w:val="00C6439B"/>
    <w:rsid w:val="00C801DC"/>
    <w:rsid w:val="00CB46A7"/>
    <w:rsid w:val="00F41B0B"/>
    <w:rsid w:val="00FB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3A463E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3A463E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3A46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A463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3A463E"/>
    <w:pPr>
      <w:spacing w:before="100" w:beforeAutospacing="1" w:after="100" w:afterAutospacing="1"/>
    </w:pPr>
    <w:rPr>
      <w:rFonts w:eastAsia="Calibri"/>
    </w:rPr>
  </w:style>
  <w:style w:type="paragraph" w:styleId="Header">
    <w:name w:val="header"/>
    <w:basedOn w:val="Normal"/>
    <w:link w:val="HeaderChar"/>
    <w:uiPriority w:val="99"/>
    <w:rsid w:val="00CB46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1D1F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B46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B46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D1F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188</Words>
  <Characters>1075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10</cp:revision>
  <cp:lastPrinted>2017-03-17T09:22:00Z</cp:lastPrinted>
  <dcterms:created xsi:type="dcterms:W3CDTF">2016-12-19T05:38:00Z</dcterms:created>
  <dcterms:modified xsi:type="dcterms:W3CDTF">2017-03-17T09:22:00Z</dcterms:modified>
</cp:coreProperties>
</file>